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BE" w:rsidRDefault="00556DBE" w:rsidP="001B2971">
      <w:pPr>
        <w:pStyle w:val="Heading1"/>
        <w:rPr>
          <w:b/>
          <w:lang w:val="ru-RU"/>
        </w:rPr>
      </w:pPr>
    </w:p>
    <w:p w:rsidR="00556DBE" w:rsidRDefault="00556DBE" w:rsidP="001B2971">
      <w:pPr>
        <w:framePr w:hSpace="141" w:wrap="around" w:vAnchor="text" w:hAnchor="page" w:x="6016" w:y="1"/>
        <w:rPr>
          <w:noProof/>
        </w:rPr>
      </w:pPr>
      <w:r w:rsidRPr="007D38B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556DBE" w:rsidRDefault="00556DBE" w:rsidP="001B2971">
      <w:pPr>
        <w:jc w:val="center"/>
        <w:rPr>
          <w:rFonts w:cs="Tahoma"/>
          <w:b/>
          <w:sz w:val="28"/>
          <w:szCs w:val="28"/>
        </w:rPr>
      </w:pPr>
    </w:p>
    <w:p w:rsidR="00556DBE" w:rsidRDefault="00556DBE" w:rsidP="001B2971">
      <w:pPr>
        <w:jc w:val="center"/>
        <w:rPr>
          <w:rFonts w:cs="Tahoma"/>
          <w:b/>
          <w:sz w:val="28"/>
          <w:szCs w:val="28"/>
        </w:rPr>
      </w:pPr>
    </w:p>
    <w:p w:rsidR="00556DBE" w:rsidRDefault="00556DBE" w:rsidP="001B2971">
      <w:pPr>
        <w:jc w:val="center"/>
        <w:rPr>
          <w:rFonts w:cs="Tahoma"/>
          <w:b/>
          <w:sz w:val="28"/>
          <w:szCs w:val="28"/>
        </w:rPr>
      </w:pPr>
    </w:p>
    <w:p w:rsidR="00556DBE" w:rsidRDefault="00556DBE" w:rsidP="001B2971">
      <w:pPr>
        <w:jc w:val="center"/>
        <w:rPr>
          <w:rFonts w:cs="Tahoma"/>
          <w:b/>
          <w:sz w:val="28"/>
          <w:szCs w:val="28"/>
        </w:rPr>
      </w:pPr>
    </w:p>
    <w:p w:rsidR="00556DBE" w:rsidRDefault="00556DBE" w:rsidP="001B297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556DBE" w:rsidRDefault="00556DBE" w:rsidP="001B297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556DBE" w:rsidRDefault="00556DBE" w:rsidP="001B297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556DBE" w:rsidRDefault="00556DBE" w:rsidP="001B297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556DBE" w:rsidRPr="0039378D" w:rsidRDefault="00556DBE" w:rsidP="001B2971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556DBE" w:rsidRDefault="00556DBE" w:rsidP="001B2971"/>
    <w:p w:rsidR="00556DBE" w:rsidRPr="0039378D" w:rsidRDefault="00556DBE" w:rsidP="001B2971">
      <w:pPr>
        <w:rPr>
          <w:sz w:val="28"/>
          <w:szCs w:val="28"/>
        </w:rPr>
      </w:pPr>
      <w:r>
        <w:rPr>
          <w:sz w:val="28"/>
          <w:szCs w:val="28"/>
        </w:rPr>
        <w:t>16 липня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 w:rsidRPr="001B2971">
        <w:rPr>
          <w:sz w:val="28"/>
          <w:szCs w:val="28"/>
        </w:rPr>
        <w:t xml:space="preserve"> 182</w:t>
      </w:r>
      <w:r w:rsidRPr="0039378D">
        <w:rPr>
          <w:sz w:val="28"/>
          <w:szCs w:val="28"/>
        </w:rPr>
        <w:t xml:space="preserve">-к </w:t>
      </w:r>
    </w:p>
    <w:p w:rsidR="00556DBE" w:rsidRPr="0039378D" w:rsidRDefault="00556DBE" w:rsidP="001B2971">
      <w:pPr>
        <w:rPr>
          <w:b/>
        </w:rPr>
      </w:pPr>
    </w:p>
    <w:p w:rsidR="00556DBE" w:rsidRDefault="00556DBE" w:rsidP="001B2971">
      <w:pPr>
        <w:jc w:val="center"/>
        <w:rPr>
          <w:b/>
          <w:sz w:val="28"/>
        </w:rPr>
      </w:pPr>
    </w:p>
    <w:p w:rsidR="00556DBE" w:rsidRPr="005B6AF9" w:rsidRDefault="00556DBE" w:rsidP="001B2971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 щорічноїосновної відпустки Малєву О.М.</w:t>
      </w:r>
    </w:p>
    <w:p w:rsidR="00556DBE" w:rsidRDefault="00556DBE" w:rsidP="001B2971">
      <w:pPr>
        <w:jc w:val="center"/>
        <w:rPr>
          <w:sz w:val="28"/>
        </w:rPr>
      </w:pPr>
    </w:p>
    <w:p w:rsidR="00556DBE" w:rsidRPr="001B36F7" w:rsidRDefault="00556DBE" w:rsidP="001B2971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заявуМалєва О.М.</w:t>
      </w:r>
      <w:r w:rsidRPr="001B36F7">
        <w:rPr>
          <w:sz w:val="28"/>
          <w:szCs w:val="28"/>
        </w:rPr>
        <w:t>:</w:t>
      </w:r>
    </w:p>
    <w:p w:rsidR="00556DBE" w:rsidRDefault="00556DBE" w:rsidP="001B2971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Малєву Олександру Миколайовичу,  керуючому справами виконавчого комітету міської ради,  частину щорічної основної  відпустки тривалістю </w:t>
      </w:r>
      <w:r w:rsidRPr="00F523DC">
        <w:rPr>
          <w:highlight w:val="black"/>
        </w:rPr>
        <w:t>15 календарних днівз 02 серпня  2021 року по 16 серпня  2021 року включно, за період роботи з  26 листопада 2020 по 25 листопада 2021 року.</w:t>
      </w:r>
      <w:r>
        <w:t xml:space="preserve"> </w:t>
      </w:r>
    </w:p>
    <w:p w:rsidR="00556DBE" w:rsidRPr="00C37068" w:rsidRDefault="00556DBE" w:rsidP="001B2971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Малєву Олександру Миколайовичу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556DBE" w:rsidRPr="005B6AF9" w:rsidRDefault="00556DBE" w:rsidP="001B2971">
      <w:pPr>
        <w:pStyle w:val="BodyText"/>
        <w:ind w:firstLine="708"/>
        <w:rPr>
          <w:sz w:val="28"/>
          <w:szCs w:val="28"/>
        </w:rPr>
      </w:pPr>
      <w:r w:rsidRPr="005B6AF9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556DBE" w:rsidRPr="0039378D" w:rsidRDefault="00556DBE" w:rsidP="001B297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</w:t>
      </w:r>
      <w:bookmarkStart w:id="0" w:name="_GoBack"/>
      <w:bookmarkEnd w:id="0"/>
      <w:r>
        <w:rPr>
          <w:sz w:val="28"/>
          <w:szCs w:val="28"/>
        </w:rPr>
        <w:t>головиСтоянову О.П.</w:t>
      </w:r>
    </w:p>
    <w:p w:rsidR="00556DBE" w:rsidRDefault="00556DBE" w:rsidP="001B2971">
      <w:pPr>
        <w:pStyle w:val="Heading2"/>
      </w:pPr>
      <w:r>
        <w:tab/>
        <w:t>Підстава: - заява Малєва О.М. від 15 липня 2021 року.</w:t>
      </w:r>
    </w:p>
    <w:p w:rsidR="00556DBE" w:rsidRPr="00027D1F" w:rsidRDefault="00556DBE" w:rsidP="00027D1F"/>
    <w:p w:rsidR="00556DBE" w:rsidRPr="000917CC" w:rsidRDefault="00556DBE" w:rsidP="001B2971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556DBE" w:rsidRDefault="00556DBE" w:rsidP="001B2971">
      <w:pPr>
        <w:pStyle w:val="Heading2"/>
      </w:pPr>
    </w:p>
    <w:p w:rsidR="00556DBE" w:rsidRDefault="00556DBE" w:rsidP="001B2971">
      <w:pPr>
        <w:pStyle w:val="Heading2"/>
      </w:pPr>
      <w:r>
        <w:t>З розпорядженням ознайомлений</w:t>
      </w:r>
      <w:r>
        <w:tab/>
        <w:t>_____________    О.Малєв</w:t>
      </w:r>
    </w:p>
    <w:p w:rsidR="00556DBE" w:rsidRPr="002D6B80" w:rsidRDefault="00556DBE" w:rsidP="001B2971">
      <w:pPr>
        <w:rPr>
          <w:u w:val="single"/>
        </w:rPr>
      </w:pPr>
    </w:p>
    <w:p w:rsidR="00556DBE" w:rsidRDefault="00556DBE" w:rsidP="001B2971"/>
    <w:p w:rsidR="00556DBE" w:rsidRDefault="00556DBE" w:rsidP="001B2971"/>
    <w:p w:rsidR="00556DBE" w:rsidRDefault="00556DBE" w:rsidP="001B29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DBE" w:rsidRPr="00E96A52" w:rsidRDefault="00556DBE" w:rsidP="001B29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556DBE" w:rsidRPr="00E96A52" w:rsidRDefault="00556DBE" w:rsidP="001B29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16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182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556DBE" w:rsidRDefault="00556DBE" w:rsidP="001B29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DBE" w:rsidRPr="000A696E" w:rsidRDefault="00556DBE" w:rsidP="001B2971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Малєву О.М.</w:t>
      </w:r>
      <w:r w:rsidRPr="000A696E">
        <w:rPr>
          <w:sz w:val="28"/>
          <w:szCs w:val="28"/>
        </w:rPr>
        <w:t>»</w:t>
      </w:r>
    </w:p>
    <w:p w:rsidR="00556DBE" w:rsidRPr="00A84420" w:rsidRDefault="00556DBE" w:rsidP="001B297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6DBE" w:rsidRPr="00CF77D5" w:rsidRDefault="00556DBE" w:rsidP="001B297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556DBE" w:rsidRPr="00E05F39" w:rsidRDefault="00556DBE" w:rsidP="001B297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556DBE" w:rsidRPr="00E05F39" w:rsidRDefault="00556DBE" w:rsidP="001B297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556DBE" w:rsidRPr="00E05F39" w:rsidRDefault="00556DBE" w:rsidP="001B2971">
      <w:pPr>
        <w:rPr>
          <w:b/>
          <w:sz w:val="28"/>
          <w:szCs w:val="28"/>
        </w:rPr>
      </w:pPr>
    </w:p>
    <w:p w:rsidR="00556DBE" w:rsidRDefault="00556DBE" w:rsidP="001B2971">
      <w:pPr>
        <w:rPr>
          <w:sz w:val="28"/>
          <w:szCs w:val="28"/>
        </w:rPr>
      </w:pPr>
    </w:p>
    <w:p w:rsidR="00556DBE" w:rsidRPr="00E05F39" w:rsidRDefault="00556DBE" w:rsidP="001B2971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556DBE" w:rsidRPr="00E05F39" w:rsidRDefault="00556DBE" w:rsidP="001B297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556DBE" w:rsidRPr="00E05F39" w:rsidRDefault="00556DBE" w:rsidP="001B2971">
      <w:pPr>
        <w:rPr>
          <w:sz w:val="28"/>
          <w:szCs w:val="28"/>
        </w:rPr>
      </w:pPr>
    </w:p>
    <w:p w:rsidR="00556DBE" w:rsidRDefault="00556DBE" w:rsidP="001B2971">
      <w:pPr>
        <w:rPr>
          <w:sz w:val="28"/>
          <w:szCs w:val="28"/>
        </w:rPr>
      </w:pPr>
    </w:p>
    <w:p w:rsidR="00556DBE" w:rsidRPr="003773F2" w:rsidRDefault="00556DBE" w:rsidP="001B2971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  <w:r w:rsidRPr="003773F2">
        <w:rPr>
          <w:sz w:val="28"/>
          <w:szCs w:val="28"/>
        </w:rPr>
        <w:t xml:space="preserve"> відділу бухгалтерського обліку, звітності та фінансово-господарського забезпечення – головний бухгалтер</w:t>
      </w:r>
    </w:p>
    <w:p w:rsidR="00556DBE" w:rsidRPr="003773F2" w:rsidRDefault="00556DBE" w:rsidP="001B2971">
      <w:pPr>
        <w:rPr>
          <w:sz w:val="28"/>
          <w:szCs w:val="28"/>
        </w:rPr>
      </w:pPr>
      <w:r w:rsidRPr="003773F2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Н.Бузіян</w:t>
      </w:r>
    </w:p>
    <w:p w:rsidR="00556DBE" w:rsidRPr="00A06470" w:rsidRDefault="00556DBE" w:rsidP="001B2971">
      <w:pPr>
        <w:rPr>
          <w:sz w:val="28"/>
          <w:szCs w:val="28"/>
        </w:rPr>
      </w:pPr>
    </w:p>
    <w:p w:rsidR="00556DBE" w:rsidRPr="00E05F39" w:rsidRDefault="00556DBE" w:rsidP="001B2971">
      <w:pPr>
        <w:rPr>
          <w:sz w:val="28"/>
          <w:szCs w:val="28"/>
        </w:rPr>
      </w:pPr>
    </w:p>
    <w:p w:rsidR="00556DBE" w:rsidRDefault="00556DBE" w:rsidP="001B2971"/>
    <w:p w:rsidR="00556DBE" w:rsidRDefault="00556DBE" w:rsidP="001B2971"/>
    <w:p w:rsidR="00556DBE" w:rsidRPr="00BD73DB" w:rsidRDefault="00556DBE" w:rsidP="001B2971">
      <w:pPr>
        <w:rPr>
          <w:lang w:val="ru-RU"/>
        </w:rPr>
      </w:pPr>
    </w:p>
    <w:p w:rsidR="00556DBE" w:rsidRDefault="00556DBE" w:rsidP="001B2971"/>
    <w:p w:rsidR="00556DBE" w:rsidRDefault="00556DBE" w:rsidP="001B2971"/>
    <w:p w:rsidR="00556DBE" w:rsidRPr="006D7188" w:rsidRDefault="00556DBE" w:rsidP="001B2971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556DBE" w:rsidRDefault="00556DBE" w:rsidP="001B2971"/>
    <w:p w:rsidR="00556DBE" w:rsidRDefault="00556DBE"/>
    <w:sectPr w:rsidR="00556DBE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971"/>
    <w:rsid w:val="00027D1F"/>
    <w:rsid w:val="0006456F"/>
    <w:rsid w:val="000917CC"/>
    <w:rsid w:val="000A696E"/>
    <w:rsid w:val="001B2971"/>
    <w:rsid w:val="001B36F7"/>
    <w:rsid w:val="002D6B80"/>
    <w:rsid w:val="003010A8"/>
    <w:rsid w:val="00357583"/>
    <w:rsid w:val="003773F2"/>
    <w:rsid w:val="0039378D"/>
    <w:rsid w:val="00556DBE"/>
    <w:rsid w:val="00557667"/>
    <w:rsid w:val="005B6AF9"/>
    <w:rsid w:val="005E4AE2"/>
    <w:rsid w:val="006D7188"/>
    <w:rsid w:val="007735AB"/>
    <w:rsid w:val="007D38B5"/>
    <w:rsid w:val="00951A34"/>
    <w:rsid w:val="009618B2"/>
    <w:rsid w:val="00A06470"/>
    <w:rsid w:val="00A84420"/>
    <w:rsid w:val="00BD73DB"/>
    <w:rsid w:val="00C37068"/>
    <w:rsid w:val="00CF77D5"/>
    <w:rsid w:val="00E05F39"/>
    <w:rsid w:val="00E96A52"/>
    <w:rsid w:val="00F218FC"/>
    <w:rsid w:val="00F52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971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971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2971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297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297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B2971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B297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B29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B2971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1B2971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1B2971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B29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B2971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B2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97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303</Words>
  <Characters>1730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2021-07-19T05:05:00Z</cp:lastPrinted>
  <dcterms:created xsi:type="dcterms:W3CDTF">2021-07-15T13:24:00Z</dcterms:created>
  <dcterms:modified xsi:type="dcterms:W3CDTF">2022-01-11T12:38:00Z</dcterms:modified>
</cp:coreProperties>
</file>